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DD3BB4">
        <w:rPr>
          <w:rFonts w:ascii="Arial" w:hAnsi="Arial" w:cs="Arial"/>
          <w:b/>
          <w:sz w:val="24"/>
          <w:szCs w:val="24"/>
        </w:rPr>
        <w:t>GT013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DD3BB4" w:rsidP="001C2D97">
            <w:pPr>
              <w:jc w:val="center"/>
            </w:pPr>
            <w:r>
              <w:t>GT013</w:t>
            </w:r>
          </w:p>
        </w:tc>
        <w:tc>
          <w:tcPr>
            <w:tcW w:w="3150" w:type="dxa"/>
            <w:vAlign w:val="bottom"/>
          </w:tcPr>
          <w:p w:rsidR="001C2D97" w:rsidRDefault="00DD3BB4">
            <w:pPr>
              <w:jc w:val="center"/>
              <w:rPr>
                <w:rFonts w:ascii="Calibri" w:hAnsi="Calibri" w:cs="Calibri"/>
                <w:color w:val="000000"/>
              </w:rPr>
            </w:pPr>
            <w:r w:rsidRPr="00DD3BB4">
              <w:rPr>
                <w:rFonts w:ascii="Calibri" w:hAnsi="Calibri" w:cs="Calibri"/>
                <w:color w:val="000000"/>
              </w:rPr>
              <w:t>631464.997</w:t>
            </w:r>
          </w:p>
        </w:tc>
        <w:tc>
          <w:tcPr>
            <w:tcW w:w="2700" w:type="dxa"/>
            <w:vAlign w:val="bottom"/>
          </w:tcPr>
          <w:p w:rsidR="001C2D97" w:rsidRDefault="00DD3BB4">
            <w:pPr>
              <w:jc w:val="center"/>
              <w:rPr>
                <w:rFonts w:ascii="Calibri" w:hAnsi="Calibri" w:cs="Calibri"/>
                <w:color w:val="000000"/>
              </w:rPr>
            </w:pPr>
            <w:r w:rsidRPr="00DD3BB4">
              <w:rPr>
                <w:rFonts w:ascii="Calibri" w:hAnsi="Calibri" w:cs="Calibri"/>
                <w:color w:val="000000"/>
              </w:rPr>
              <w:t>3395845.361</w:t>
            </w:r>
          </w:p>
        </w:tc>
        <w:tc>
          <w:tcPr>
            <w:tcW w:w="2988" w:type="dxa"/>
            <w:vAlign w:val="bottom"/>
          </w:tcPr>
          <w:p w:rsidR="001C2D97" w:rsidRDefault="00DD3BB4">
            <w:pPr>
              <w:jc w:val="center"/>
              <w:rPr>
                <w:rFonts w:ascii="Calibri" w:hAnsi="Calibri" w:cs="Calibri"/>
                <w:color w:val="000000"/>
              </w:rPr>
            </w:pPr>
            <w:r w:rsidRPr="00DD3BB4">
              <w:rPr>
                <w:rFonts w:ascii="Calibri" w:hAnsi="Calibri" w:cs="Calibri"/>
                <w:color w:val="000000"/>
              </w:rPr>
              <w:t>218.962</w:t>
            </w:r>
          </w:p>
        </w:tc>
      </w:tr>
    </w:tbl>
    <w:p w:rsidR="006A6F5B" w:rsidRDefault="00F577D8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076575" cy="1731147"/>
            <wp:effectExtent l="0" t="0" r="0" b="2540"/>
            <wp:docPr id="1" name="Picture 1" descr="\\conas\projects\312014477_Georgetown_TX_2014\Acquisition\Ground_Survey\FieldData\Day_002\Pics\GT01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nas\projects\312014477_Georgetown_TX_2014\Acquisition\Ground_Survey\FieldData\Day_002\Pics\GT013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731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7A75">
        <w:rPr>
          <w:noProof/>
        </w:rPr>
        <w:t xml:space="preserve"> </w:t>
      </w:r>
      <w:r w:rsidR="00A83BEA">
        <w:rPr>
          <w:noProof/>
        </w:rPr>
        <w:t xml:space="preserve">   </w:t>
      </w:r>
      <w:r w:rsidR="001B1CCD">
        <w:rPr>
          <w:noProof/>
        </w:rPr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019425" cy="1698990"/>
            <wp:effectExtent l="0" t="0" r="0" b="0"/>
            <wp:docPr id="3" name="Picture 3" descr="\\conas\projects\312014477_Georgetown_TX_2014\Acquisition\Ground_Survey\FieldData\Day_002\Pics\GT013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002\Pics\GT013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69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7D8" w:rsidRDefault="00F577D8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4" name="Picture 4" descr="\\conas\projects\312014477_Georgetown_TX_2014\Acquisition\Ground_Survey\FieldData\Day_002\Pics\GT013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002\Pics\GT013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75A" w:rsidRDefault="00F577D8" w:rsidP="00A83BEA">
      <w:r>
        <w:rPr>
          <w:noProof/>
        </w:rPr>
        <w:lastRenderedPageBreak/>
        <w:drawing>
          <wp:inline distT="0" distB="0" distL="0" distR="0">
            <wp:extent cx="5610225" cy="775734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757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F577D8">
            <w:rPr>
              <w:rStyle w:val="PageNumber"/>
              <w:rFonts w:ascii="Arial" w:hAnsi="Arial" w:cs="Arial"/>
              <w:noProof/>
              <w:sz w:val="16"/>
              <w:szCs w:val="16"/>
            </w:rPr>
            <w:t>2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5057A"/>
    <w:rsid w:val="00381ADB"/>
    <w:rsid w:val="003A2933"/>
    <w:rsid w:val="00461B3B"/>
    <w:rsid w:val="004C7510"/>
    <w:rsid w:val="004E070A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6570A"/>
    <w:rsid w:val="006828D6"/>
    <w:rsid w:val="006A6F5B"/>
    <w:rsid w:val="006D105A"/>
    <w:rsid w:val="006F71C6"/>
    <w:rsid w:val="00721A69"/>
    <w:rsid w:val="00756C17"/>
    <w:rsid w:val="007C3007"/>
    <w:rsid w:val="007D6B91"/>
    <w:rsid w:val="007E0778"/>
    <w:rsid w:val="00827453"/>
    <w:rsid w:val="0085573B"/>
    <w:rsid w:val="00861A69"/>
    <w:rsid w:val="00862C9E"/>
    <w:rsid w:val="0087181D"/>
    <w:rsid w:val="00873C65"/>
    <w:rsid w:val="008852C5"/>
    <w:rsid w:val="009215FA"/>
    <w:rsid w:val="0093108D"/>
    <w:rsid w:val="009870F9"/>
    <w:rsid w:val="009C1B87"/>
    <w:rsid w:val="009C280A"/>
    <w:rsid w:val="009D397B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2A5D"/>
    <w:rsid w:val="00B36422"/>
    <w:rsid w:val="00B65FD4"/>
    <w:rsid w:val="00C17A75"/>
    <w:rsid w:val="00C420F2"/>
    <w:rsid w:val="00C63E0D"/>
    <w:rsid w:val="00C8585C"/>
    <w:rsid w:val="00CC775A"/>
    <w:rsid w:val="00D140D9"/>
    <w:rsid w:val="00D34D04"/>
    <w:rsid w:val="00D545B5"/>
    <w:rsid w:val="00D5631E"/>
    <w:rsid w:val="00DD3BB4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577D8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110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2015-04-14T19:52:00Z</dcterms:modified>
</cp:coreProperties>
</file>