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B87" w:rsidRDefault="00A450CC" w:rsidP="00D5631E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GEORGETOWN TX</w:t>
      </w:r>
      <w:r w:rsidR="009D39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2015</w:t>
      </w:r>
      <w:r w:rsidR="009C1B87" w:rsidRPr="009C1B87">
        <w:rPr>
          <w:rFonts w:ascii="Arial" w:hAnsi="Arial" w:cs="Arial"/>
          <w:sz w:val="24"/>
          <w:szCs w:val="24"/>
        </w:rPr>
        <w:t xml:space="preserve"> </w:t>
      </w:r>
    </w:p>
    <w:p w:rsidR="009C1B87" w:rsidRPr="009C1B87" w:rsidRDefault="009C1B87" w:rsidP="00D5631E">
      <w:pPr>
        <w:jc w:val="right"/>
        <w:rPr>
          <w:rFonts w:ascii="Arial" w:hAnsi="Arial" w:cs="Arial"/>
          <w:b/>
          <w:sz w:val="24"/>
          <w:szCs w:val="24"/>
        </w:rPr>
      </w:pPr>
      <w:r w:rsidRPr="009C1B87">
        <w:rPr>
          <w:rFonts w:ascii="Arial" w:hAnsi="Arial" w:cs="Arial"/>
          <w:b/>
          <w:sz w:val="24"/>
          <w:szCs w:val="24"/>
        </w:rPr>
        <w:t xml:space="preserve">GROUND CONTROL POINT </w:t>
      </w:r>
      <w:r w:rsidR="006D0BA5">
        <w:rPr>
          <w:rFonts w:ascii="Arial" w:hAnsi="Arial" w:cs="Arial"/>
          <w:b/>
          <w:sz w:val="24"/>
          <w:szCs w:val="24"/>
        </w:rPr>
        <w:t>GT007</w:t>
      </w:r>
    </w:p>
    <w:p w:rsidR="009215FA" w:rsidRDefault="0035057A" w:rsidP="0035057A">
      <w:pPr>
        <w:pStyle w:val="NoSpacing"/>
        <w:jc w:val="both"/>
      </w:pPr>
      <w:r w:rsidRPr="0035057A">
        <w:t>COORDINATE SYSTEM</w:t>
      </w:r>
      <w:r w:rsidR="0087181D">
        <w:t>:</w:t>
      </w:r>
      <w:r w:rsidR="00086C24">
        <w:t xml:space="preserve"> </w:t>
      </w:r>
      <w:r w:rsidR="00A450CC">
        <w:t>UTM14 NORTH</w:t>
      </w:r>
      <w:r w:rsidR="0030066D">
        <w:tab/>
      </w:r>
      <w:r w:rsidR="0030066D">
        <w:tab/>
      </w:r>
    </w:p>
    <w:p w:rsidR="0035057A" w:rsidRDefault="0035057A" w:rsidP="0035057A">
      <w:pPr>
        <w:pStyle w:val="NoSpacing"/>
        <w:jc w:val="both"/>
      </w:pPr>
      <w:r>
        <w:t>HORIZONTAL DATUM: NAD83</w:t>
      </w:r>
      <w:r w:rsidR="004E070A">
        <w:t xml:space="preserve"> (2011)</w:t>
      </w:r>
    </w:p>
    <w:p w:rsidR="009215FA" w:rsidRDefault="0035057A" w:rsidP="0035057A">
      <w:pPr>
        <w:pStyle w:val="NoSpacing"/>
        <w:jc w:val="both"/>
      </w:pPr>
      <w:r>
        <w:t xml:space="preserve">VERTICAL DATUM: </w:t>
      </w:r>
      <w:r w:rsidR="009215FA">
        <w:t>NAVD88 GEOID12A</w:t>
      </w:r>
    </w:p>
    <w:p w:rsidR="006A6F5B" w:rsidRDefault="0035057A" w:rsidP="0035057A">
      <w:pPr>
        <w:pStyle w:val="NoSpacing"/>
        <w:jc w:val="both"/>
      </w:pPr>
      <w:r>
        <w:t xml:space="preserve">UNITS: </w:t>
      </w:r>
      <w:r w:rsidR="00A450CC">
        <w:t>METER</w:t>
      </w:r>
    </w:p>
    <w:p w:rsidR="0035057A" w:rsidRPr="0035057A" w:rsidRDefault="0035057A" w:rsidP="0035057A">
      <w:pPr>
        <w:pStyle w:val="NoSpacing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3150"/>
        <w:gridCol w:w="2700"/>
        <w:gridCol w:w="2988"/>
      </w:tblGrid>
      <w:tr w:rsidR="00E57A8D" w:rsidRPr="00E57A8D" w:rsidTr="0035057A">
        <w:tc>
          <w:tcPr>
            <w:tcW w:w="1458" w:type="dxa"/>
          </w:tcPr>
          <w:p w:rsidR="00E57A8D" w:rsidRPr="00E57A8D" w:rsidRDefault="00E57A8D" w:rsidP="001D29EC">
            <w:pPr>
              <w:jc w:val="center"/>
              <w:rPr>
                <w:b/>
              </w:rPr>
            </w:pPr>
            <w:r w:rsidRPr="00E57A8D">
              <w:rPr>
                <w:b/>
              </w:rPr>
              <w:t>POINT ID</w:t>
            </w:r>
          </w:p>
        </w:tc>
        <w:tc>
          <w:tcPr>
            <w:tcW w:w="3150" w:type="dxa"/>
          </w:tcPr>
          <w:p w:rsidR="00E57A8D" w:rsidRPr="00E57A8D" w:rsidRDefault="009215FA" w:rsidP="0030066D">
            <w:pPr>
              <w:jc w:val="center"/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</w:pPr>
            <w:r w:rsidRPr="0030066D"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  <w:t>EASTING (X)</w:t>
            </w:r>
          </w:p>
        </w:tc>
        <w:tc>
          <w:tcPr>
            <w:tcW w:w="2700" w:type="dxa"/>
          </w:tcPr>
          <w:p w:rsidR="00E57A8D" w:rsidRPr="00E57A8D" w:rsidRDefault="009215FA" w:rsidP="009215FA">
            <w:pPr>
              <w:jc w:val="center"/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</w:pPr>
            <w:r w:rsidRPr="0030066D"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  <w:t>NORTHING (Y)</w:t>
            </w:r>
          </w:p>
        </w:tc>
        <w:tc>
          <w:tcPr>
            <w:tcW w:w="2988" w:type="dxa"/>
          </w:tcPr>
          <w:p w:rsidR="00E57A8D" w:rsidRPr="00E57A8D" w:rsidRDefault="009215FA" w:rsidP="009215FA">
            <w:pPr>
              <w:jc w:val="center"/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  <w:t>ORTHOMETRIC HEIGHT</w:t>
            </w:r>
            <w:r w:rsidR="00E57A8D" w:rsidRPr="00E57A8D">
              <w:rPr>
                <w:rFonts w:ascii="Arial Unicode MS" w:eastAsia="Arial Unicode MS" w:hAnsi="Arial Unicode MS" w:cs="Arial Unicode MS"/>
                <w:b/>
                <w:color w:val="000000"/>
                <w:sz w:val="18"/>
                <w:szCs w:val="18"/>
              </w:rPr>
              <w:t xml:space="preserve"> </w:t>
            </w:r>
          </w:p>
        </w:tc>
      </w:tr>
      <w:tr w:rsidR="001C2D97" w:rsidTr="000658F1">
        <w:tc>
          <w:tcPr>
            <w:tcW w:w="1458" w:type="dxa"/>
          </w:tcPr>
          <w:p w:rsidR="001C2D97" w:rsidRDefault="006D0BA5" w:rsidP="001C2D97">
            <w:pPr>
              <w:jc w:val="center"/>
            </w:pPr>
            <w:r>
              <w:t>GT007</w:t>
            </w:r>
          </w:p>
        </w:tc>
        <w:tc>
          <w:tcPr>
            <w:tcW w:w="3150" w:type="dxa"/>
            <w:vAlign w:val="bottom"/>
          </w:tcPr>
          <w:p w:rsidR="001C2D97" w:rsidRDefault="006D0BA5">
            <w:pPr>
              <w:jc w:val="center"/>
              <w:rPr>
                <w:rFonts w:ascii="Calibri" w:hAnsi="Calibri" w:cs="Calibri"/>
                <w:color w:val="000000"/>
              </w:rPr>
            </w:pPr>
            <w:r w:rsidRPr="006D0BA5">
              <w:rPr>
                <w:rFonts w:ascii="Calibri" w:hAnsi="Calibri" w:cs="Calibri"/>
                <w:color w:val="000000"/>
              </w:rPr>
              <w:t>618989.931</w:t>
            </w:r>
          </w:p>
        </w:tc>
        <w:tc>
          <w:tcPr>
            <w:tcW w:w="2700" w:type="dxa"/>
            <w:vAlign w:val="bottom"/>
          </w:tcPr>
          <w:p w:rsidR="001C2D97" w:rsidRDefault="006D0BA5">
            <w:pPr>
              <w:jc w:val="center"/>
              <w:rPr>
                <w:rFonts w:ascii="Calibri" w:hAnsi="Calibri" w:cs="Calibri"/>
                <w:color w:val="000000"/>
              </w:rPr>
            </w:pPr>
            <w:r w:rsidRPr="006D0BA5">
              <w:rPr>
                <w:rFonts w:ascii="Calibri" w:hAnsi="Calibri" w:cs="Calibri"/>
                <w:color w:val="000000"/>
              </w:rPr>
              <w:t>3404847.783</w:t>
            </w:r>
          </w:p>
        </w:tc>
        <w:tc>
          <w:tcPr>
            <w:tcW w:w="2988" w:type="dxa"/>
            <w:vAlign w:val="bottom"/>
          </w:tcPr>
          <w:p w:rsidR="001C2D97" w:rsidRDefault="006D0BA5">
            <w:pPr>
              <w:jc w:val="center"/>
              <w:rPr>
                <w:rFonts w:ascii="Calibri" w:hAnsi="Calibri" w:cs="Calibri"/>
                <w:color w:val="000000"/>
              </w:rPr>
            </w:pPr>
            <w:r w:rsidRPr="006D0BA5">
              <w:rPr>
                <w:rFonts w:ascii="Calibri" w:hAnsi="Calibri" w:cs="Calibri"/>
                <w:color w:val="000000"/>
              </w:rPr>
              <w:t>269.377</w:t>
            </w:r>
          </w:p>
        </w:tc>
      </w:tr>
    </w:tbl>
    <w:p w:rsidR="006A6F5B" w:rsidRDefault="00F13A11" w:rsidP="00C17A75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3076575" cy="1731147"/>
            <wp:effectExtent l="0" t="0" r="0" b="2540"/>
            <wp:docPr id="1" name="Picture 1" descr="\\conas\projects\312014477_Georgetown_TX_2014\Acquisition\Ground_Survey\FieldData\Day_365\Pics\GT007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conas\projects\312014477_Georgetown_TX_2014\Acquisition\Ground_Survey\FieldData\Day_365\Pics\GT007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731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7A75">
        <w:rPr>
          <w:noProof/>
        </w:rPr>
        <w:t xml:space="preserve"> </w:t>
      </w:r>
      <w:r w:rsidR="00A83BEA">
        <w:rPr>
          <w:noProof/>
        </w:rPr>
        <w:t xml:space="preserve">   </w:t>
      </w:r>
      <w:r w:rsidR="001B1CCD">
        <w:rPr>
          <w:noProof/>
        </w:rPr>
        <w:t xml:space="preserve"> 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3030062" cy="1704975"/>
            <wp:effectExtent l="0" t="0" r="0" b="0"/>
            <wp:docPr id="3" name="Picture 3" descr="\\conas\projects\312014477_Georgetown_TX_2014\Acquisition\Ground_Survey\FieldData\Day_365\Pics\GT007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conas\projects\312014477_Georgetown_TX_2014\Acquisition\Ground_Survey\FieldData\Day_365\Pics\GT007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062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A11" w:rsidRDefault="00F13A11" w:rsidP="00C17A75">
      <w:pPr>
        <w:jc w:val="center"/>
        <w:rPr>
          <w:noProof/>
        </w:rPr>
      </w:pPr>
      <w:bookmarkStart w:id="0" w:name="_GoBack"/>
      <w:r>
        <w:rPr>
          <w:noProof/>
        </w:rPr>
        <w:drawing>
          <wp:inline distT="0" distB="0" distL="0" distR="0">
            <wp:extent cx="6381750" cy="3590925"/>
            <wp:effectExtent l="0" t="0" r="0" b="9525"/>
            <wp:docPr id="4" name="Picture 4" descr="\\conas\projects\312014477_Georgetown_TX_2014\Acquisition\Ground_Survey\FieldData\Day_365\Pics\GT007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conas\projects\312014477_Georgetown_TX_2014\Acquisition\Ground_Survey\FieldData\Day_365\Pics\GT007_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C775A" w:rsidRDefault="00F13A11" w:rsidP="00A83BEA">
      <w:r>
        <w:rPr>
          <w:noProof/>
        </w:rPr>
        <w:lastRenderedPageBreak/>
        <w:drawing>
          <wp:inline distT="0" distB="0" distL="0" distR="0">
            <wp:extent cx="5276850" cy="753095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753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C775A" w:rsidSect="00EA42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5FA" w:rsidRDefault="009215FA" w:rsidP="0035057A">
      <w:pPr>
        <w:spacing w:after="0" w:line="240" w:lineRule="auto"/>
      </w:pPr>
      <w:r>
        <w:separator/>
      </w:r>
    </w:p>
  </w:endnote>
  <w:endnote w:type="continuationSeparator" w:id="0">
    <w:p w:rsidR="009215FA" w:rsidRDefault="009215FA" w:rsidP="00350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298" w:rsidRDefault="001062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298" w:rsidRDefault="0010629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298" w:rsidRDefault="001062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5FA" w:rsidRDefault="009215FA" w:rsidP="0035057A">
      <w:pPr>
        <w:spacing w:after="0" w:line="240" w:lineRule="auto"/>
      </w:pPr>
      <w:r>
        <w:separator/>
      </w:r>
    </w:p>
  </w:footnote>
  <w:footnote w:type="continuationSeparator" w:id="0">
    <w:p w:rsidR="009215FA" w:rsidRDefault="009215FA" w:rsidP="00350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298" w:rsidRDefault="0010629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00" w:type="dxa"/>
      <w:tblInd w:w="-468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V w:val="single" w:sz="6" w:space="0" w:color="auto"/>
      </w:tblBorders>
      <w:tblLayout w:type="fixed"/>
      <w:tblCellMar>
        <w:left w:w="72" w:type="dxa"/>
        <w:right w:w="72" w:type="dxa"/>
      </w:tblCellMar>
      <w:tblLook w:val="0000" w:firstRow="0" w:lastRow="0" w:firstColumn="0" w:lastColumn="0" w:noHBand="0" w:noVBand="0"/>
    </w:tblPr>
    <w:tblGrid>
      <w:gridCol w:w="3570"/>
      <w:gridCol w:w="2544"/>
      <w:gridCol w:w="1130"/>
      <w:gridCol w:w="754"/>
      <w:gridCol w:w="822"/>
      <w:gridCol w:w="1980"/>
    </w:tblGrid>
    <w:tr w:rsidR="00106298" w:rsidRPr="00D76215" w:rsidTr="0078164F">
      <w:trPr>
        <w:cantSplit/>
        <w:trHeight w:val="1305"/>
      </w:trPr>
      <w:tc>
        <w:tcPr>
          <w:tcW w:w="3570" w:type="dxa"/>
          <w:tcBorders>
            <w:right w:val="nil"/>
          </w:tcBorders>
        </w:tcPr>
        <w:p w:rsidR="00106298" w:rsidRDefault="00106298" w:rsidP="0078164F">
          <w:pPr>
            <w:rPr>
              <w:rFonts w:ascii="Arial" w:hAnsi="Arial" w:cs="Arial"/>
              <w:b/>
              <w:sz w:val="20"/>
            </w:rPr>
          </w:pPr>
          <w:bookmarkStart w:id="1" w:name="OLE_LINK1"/>
          <w:bookmarkStart w:id="2" w:name="OLE_LINK2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4AAC9D7" wp14:editId="170DFE72">
                <wp:simplePos x="0" y="0"/>
                <wp:positionH relativeFrom="margin">
                  <wp:posOffset>47625</wp:posOffset>
                </wp:positionH>
                <wp:positionV relativeFrom="margin">
                  <wp:posOffset>152400</wp:posOffset>
                </wp:positionV>
                <wp:extent cx="579755" cy="757555"/>
                <wp:effectExtent l="0" t="0" r="0" b="4445"/>
                <wp:wrapSquare wrapText="bothSides"/>
                <wp:docPr id="2" name="Picture 2" descr="sanborn_logo_ct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nborn_logo_ct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9755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/>
              <w:sz w:val="20"/>
            </w:rPr>
            <w:t xml:space="preserve">                                                      </w:t>
          </w:r>
        </w:p>
        <w:p w:rsidR="00106298" w:rsidRPr="00D76215" w:rsidRDefault="00106298" w:rsidP="0078164F">
          <w:pPr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Ground Survey</w:t>
          </w:r>
        </w:p>
      </w:tc>
      <w:tc>
        <w:tcPr>
          <w:tcW w:w="2544" w:type="dxa"/>
        </w:tcPr>
        <w:p w:rsidR="00106298" w:rsidRPr="00D76215" w:rsidRDefault="00106298" w:rsidP="0078164F">
          <w:pPr>
            <w:rPr>
              <w:rFonts w:ascii="Arial" w:hAnsi="Arial" w:cs="Arial"/>
              <w:b/>
              <w:sz w:val="16"/>
            </w:rPr>
          </w:pPr>
          <w:r w:rsidRPr="00D76215">
            <w:rPr>
              <w:rFonts w:ascii="Arial" w:hAnsi="Arial" w:cs="Arial"/>
              <w:b/>
              <w:sz w:val="16"/>
            </w:rPr>
            <w:t>Title:</w:t>
          </w:r>
        </w:p>
        <w:p w:rsidR="00106298" w:rsidRPr="00D76215" w:rsidRDefault="00106298" w:rsidP="0078164F">
          <w:pPr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GS31-01-01-02</w:t>
          </w:r>
        </w:p>
        <w:p w:rsidR="00106298" w:rsidRPr="00D76215" w:rsidRDefault="00106298" w:rsidP="0078164F">
          <w:pPr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18"/>
              <w:szCs w:val="18"/>
            </w:rPr>
            <w:t>RECOVERY SHEET</w:t>
          </w:r>
        </w:p>
      </w:tc>
      <w:tc>
        <w:tcPr>
          <w:tcW w:w="1130" w:type="dxa"/>
        </w:tcPr>
        <w:p w:rsidR="00106298" w:rsidRPr="00D76215" w:rsidRDefault="00106298" w:rsidP="0078164F">
          <w:pPr>
            <w:rPr>
              <w:rFonts w:ascii="Arial" w:hAnsi="Arial" w:cs="Arial"/>
              <w:b/>
              <w:sz w:val="16"/>
            </w:rPr>
          </w:pPr>
          <w:r w:rsidRPr="00D76215">
            <w:rPr>
              <w:rFonts w:ascii="Arial" w:hAnsi="Arial" w:cs="Arial"/>
              <w:b/>
              <w:sz w:val="16"/>
            </w:rPr>
            <w:t>Date:</w:t>
          </w:r>
        </w:p>
        <w:p w:rsidR="00106298" w:rsidRPr="00D76215" w:rsidRDefault="00106298" w:rsidP="0078164F">
          <w:pPr>
            <w:spacing w:before="240"/>
            <w:ind w:left="-108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6/6/2014</w:t>
          </w:r>
        </w:p>
      </w:tc>
      <w:tc>
        <w:tcPr>
          <w:tcW w:w="754" w:type="dxa"/>
        </w:tcPr>
        <w:p w:rsidR="00106298" w:rsidRPr="00D76215" w:rsidRDefault="00106298" w:rsidP="0078164F">
          <w:pPr>
            <w:rPr>
              <w:rFonts w:ascii="Arial" w:hAnsi="Arial" w:cs="Arial"/>
              <w:b/>
              <w:sz w:val="16"/>
            </w:rPr>
          </w:pPr>
          <w:r w:rsidRPr="00D76215">
            <w:rPr>
              <w:rFonts w:ascii="Arial" w:hAnsi="Arial" w:cs="Arial"/>
              <w:b/>
              <w:sz w:val="16"/>
            </w:rPr>
            <w:t>Rev:</w:t>
          </w:r>
        </w:p>
        <w:p w:rsidR="00106298" w:rsidRPr="00D76215" w:rsidRDefault="00106298" w:rsidP="0078164F">
          <w:pPr>
            <w:spacing w:before="240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1</w:t>
          </w:r>
        </w:p>
      </w:tc>
      <w:tc>
        <w:tcPr>
          <w:tcW w:w="822" w:type="dxa"/>
        </w:tcPr>
        <w:p w:rsidR="00106298" w:rsidRPr="00D76215" w:rsidRDefault="00106298" w:rsidP="0078164F">
          <w:pPr>
            <w:rPr>
              <w:rFonts w:ascii="Arial" w:hAnsi="Arial" w:cs="Arial"/>
              <w:b/>
              <w:sz w:val="16"/>
            </w:rPr>
          </w:pPr>
          <w:r w:rsidRPr="00D76215">
            <w:rPr>
              <w:rFonts w:ascii="Arial" w:hAnsi="Arial" w:cs="Arial"/>
              <w:b/>
              <w:sz w:val="16"/>
            </w:rPr>
            <w:t>Page:</w:t>
          </w:r>
        </w:p>
        <w:p w:rsidR="00106298" w:rsidRPr="00D76215" w:rsidRDefault="00106298" w:rsidP="0078164F">
          <w:pPr>
            <w:spacing w:before="240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76215">
            <w:rPr>
              <w:rStyle w:val="PageNumber"/>
              <w:rFonts w:ascii="Arial" w:hAnsi="Arial" w:cs="Arial"/>
              <w:sz w:val="16"/>
              <w:szCs w:val="16"/>
            </w:rPr>
            <w:fldChar w:fldCharType="begin"/>
          </w:r>
          <w:r w:rsidRPr="00D76215">
            <w:rPr>
              <w:rStyle w:val="PageNumber"/>
              <w:rFonts w:ascii="Arial" w:hAnsi="Arial" w:cs="Arial"/>
              <w:sz w:val="16"/>
              <w:szCs w:val="16"/>
            </w:rPr>
            <w:instrText xml:space="preserve"> PAGE </w:instrText>
          </w:r>
          <w:r w:rsidRPr="00D76215">
            <w:rPr>
              <w:rStyle w:val="PageNumber"/>
              <w:rFonts w:ascii="Arial" w:hAnsi="Arial" w:cs="Arial"/>
              <w:sz w:val="16"/>
              <w:szCs w:val="16"/>
            </w:rPr>
            <w:fldChar w:fldCharType="separate"/>
          </w:r>
          <w:r w:rsidR="00F13A11">
            <w:rPr>
              <w:rStyle w:val="PageNumber"/>
              <w:rFonts w:ascii="Arial" w:hAnsi="Arial" w:cs="Arial"/>
              <w:noProof/>
              <w:sz w:val="16"/>
              <w:szCs w:val="16"/>
            </w:rPr>
            <w:t>2</w:t>
          </w:r>
          <w:r w:rsidRPr="00D76215">
            <w:rPr>
              <w:rStyle w:val="PageNumber"/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1980" w:type="dxa"/>
        </w:tcPr>
        <w:p w:rsidR="00106298" w:rsidRPr="00D76215" w:rsidRDefault="00106298" w:rsidP="0078164F">
          <w:pPr>
            <w:rPr>
              <w:rFonts w:ascii="Arial" w:hAnsi="Arial" w:cs="Arial"/>
              <w:b/>
              <w:sz w:val="16"/>
            </w:rPr>
          </w:pPr>
          <w:r w:rsidRPr="00D76215">
            <w:rPr>
              <w:rFonts w:ascii="Arial" w:hAnsi="Arial" w:cs="Arial"/>
              <w:b/>
              <w:sz w:val="16"/>
            </w:rPr>
            <w:t>File Name:</w:t>
          </w:r>
        </w:p>
        <w:p w:rsidR="00106298" w:rsidRPr="00D76215" w:rsidRDefault="00106298" w:rsidP="0078164F">
          <w:pPr>
            <w:spacing w:before="240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GS31-01-01-02_RECOVERY_SHEET</w:t>
          </w:r>
        </w:p>
      </w:tc>
    </w:tr>
    <w:bookmarkEnd w:id="1"/>
    <w:bookmarkEnd w:id="2"/>
  </w:tbl>
  <w:p w:rsidR="00106298" w:rsidRDefault="0010629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298" w:rsidRDefault="0010629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9EC"/>
    <w:rsid w:val="00006377"/>
    <w:rsid w:val="00017547"/>
    <w:rsid w:val="00030312"/>
    <w:rsid w:val="00075617"/>
    <w:rsid w:val="00084CC9"/>
    <w:rsid w:val="00086C24"/>
    <w:rsid w:val="000874E6"/>
    <w:rsid w:val="000B036C"/>
    <w:rsid w:val="00106298"/>
    <w:rsid w:val="00106A92"/>
    <w:rsid w:val="00131918"/>
    <w:rsid w:val="00160A17"/>
    <w:rsid w:val="001B1CCD"/>
    <w:rsid w:val="001C2D97"/>
    <w:rsid w:val="001C389B"/>
    <w:rsid w:val="001D29EC"/>
    <w:rsid w:val="00232582"/>
    <w:rsid w:val="00234AF6"/>
    <w:rsid w:val="00280CD6"/>
    <w:rsid w:val="0030066D"/>
    <w:rsid w:val="00321F0B"/>
    <w:rsid w:val="0035057A"/>
    <w:rsid w:val="00381ADB"/>
    <w:rsid w:val="003A2933"/>
    <w:rsid w:val="00461B3B"/>
    <w:rsid w:val="004C7510"/>
    <w:rsid w:val="004E070A"/>
    <w:rsid w:val="0050468D"/>
    <w:rsid w:val="00527AF6"/>
    <w:rsid w:val="00541310"/>
    <w:rsid w:val="005914DC"/>
    <w:rsid w:val="005962F4"/>
    <w:rsid w:val="005B6268"/>
    <w:rsid w:val="006014AE"/>
    <w:rsid w:val="00630A6D"/>
    <w:rsid w:val="00635E8A"/>
    <w:rsid w:val="00650268"/>
    <w:rsid w:val="0066570A"/>
    <w:rsid w:val="006828D6"/>
    <w:rsid w:val="006A6F5B"/>
    <w:rsid w:val="006D0BA5"/>
    <w:rsid w:val="006D105A"/>
    <w:rsid w:val="006F71C6"/>
    <w:rsid w:val="00721A69"/>
    <w:rsid w:val="00756C17"/>
    <w:rsid w:val="007C3007"/>
    <w:rsid w:val="007D6B91"/>
    <w:rsid w:val="007E0778"/>
    <w:rsid w:val="00827453"/>
    <w:rsid w:val="0085573B"/>
    <w:rsid w:val="00861A69"/>
    <w:rsid w:val="00862C9E"/>
    <w:rsid w:val="0087181D"/>
    <w:rsid w:val="00873C65"/>
    <w:rsid w:val="008852C5"/>
    <w:rsid w:val="009215FA"/>
    <w:rsid w:val="0093108D"/>
    <w:rsid w:val="009870F9"/>
    <w:rsid w:val="009C1B87"/>
    <w:rsid w:val="009C280A"/>
    <w:rsid w:val="009D397B"/>
    <w:rsid w:val="00A36401"/>
    <w:rsid w:val="00A450CC"/>
    <w:rsid w:val="00A45A97"/>
    <w:rsid w:val="00A61AD6"/>
    <w:rsid w:val="00A73181"/>
    <w:rsid w:val="00A83BEA"/>
    <w:rsid w:val="00A844DA"/>
    <w:rsid w:val="00A9059F"/>
    <w:rsid w:val="00AA08AC"/>
    <w:rsid w:val="00AA6800"/>
    <w:rsid w:val="00AD7010"/>
    <w:rsid w:val="00AE2FF6"/>
    <w:rsid w:val="00AE3D04"/>
    <w:rsid w:val="00B2315E"/>
    <w:rsid w:val="00B24771"/>
    <w:rsid w:val="00B32A5D"/>
    <w:rsid w:val="00B36422"/>
    <w:rsid w:val="00B65FD4"/>
    <w:rsid w:val="00C17A75"/>
    <w:rsid w:val="00C420F2"/>
    <w:rsid w:val="00C63E0D"/>
    <w:rsid w:val="00C8585C"/>
    <w:rsid w:val="00CC775A"/>
    <w:rsid w:val="00D140D9"/>
    <w:rsid w:val="00D34D04"/>
    <w:rsid w:val="00D545B5"/>
    <w:rsid w:val="00D5631E"/>
    <w:rsid w:val="00DD44CB"/>
    <w:rsid w:val="00DE3060"/>
    <w:rsid w:val="00DF08D2"/>
    <w:rsid w:val="00E53B52"/>
    <w:rsid w:val="00E57A8D"/>
    <w:rsid w:val="00E91B40"/>
    <w:rsid w:val="00E95939"/>
    <w:rsid w:val="00E96C15"/>
    <w:rsid w:val="00EA4207"/>
    <w:rsid w:val="00F13A11"/>
    <w:rsid w:val="00FF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6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F5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57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50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57A"/>
  </w:style>
  <w:style w:type="paragraph" w:styleId="Footer">
    <w:name w:val="footer"/>
    <w:basedOn w:val="Normal"/>
    <w:link w:val="FooterChar"/>
    <w:uiPriority w:val="99"/>
    <w:unhideWhenUsed/>
    <w:rsid w:val="00350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57A"/>
  </w:style>
  <w:style w:type="paragraph" w:styleId="NoSpacing">
    <w:name w:val="No Spacing"/>
    <w:uiPriority w:val="1"/>
    <w:qFormat/>
    <w:rsid w:val="0035057A"/>
    <w:pPr>
      <w:spacing w:after="0" w:line="240" w:lineRule="auto"/>
    </w:pPr>
  </w:style>
  <w:style w:type="character" w:styleId="PageNumber">
    <w:name w:val="page number"/>
    <w:basedOn w:val="DefaultParagraphFont"/>
    <w:rsid w:val="001062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6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F5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57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50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57A"/>
  </w:style>
  <w:style w:type="paragraph" w:styleId="Footer">
    <w:name w:val="footer"/>
    <w:basedOn w:val="Normal"/>
    <w:link w:val="FooterChar"/>
    <w:uiPriority w:val="99"/>
    <w:unhideWhenUsed/>
    <w:rsid w:val="00350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57A"/>
  </w:style>
  <w:style w:type="paragraph" w:styleId="NoSpacing">
    <w:name w:val="No Spacing"/>
    <w:uiPriority w:val="1"/>
    <w:qFormat/>
    <w:rsid w:val="0035057A"/>
    <w:pPr>
      <w:spacing w:after="0" w:line="240" w:lineRule="auto"/>
    </w:pPr>
  </w:style>
  <w:style w:type="character" w:styleId="PageNumber">
    <w:name w:val="page number"/>
    <w:basedOn w:val="DefaultParagraphFont"/>
    <w:rsid w:val="00106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ompton\New%20folder%20(2)\3406_MICHIGAN_STATE_PHOTO_LOG_MUS00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3406_MICHIGAN_STATE_PHOTO_LOG_MUS000.dotx</Template>
  <TotalTime>108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Doan, Stephen</dc:creator>
  <cp:lastModifiedBy>Szczubelek, Karol</cp:lastModifiedBy>
  <cp:revision>68</cp:revision>
  <cp:lastPrinted>2013-07-19T16:13:00Z</cp:lastPrinted>
  <dcterms:created xsi:type="dcterms:W3CDTF">2013-10-25T21:37:00Z</dcterms:created>
  <dcterms:modified xsi:type="dcterms:W3CDTF">2015-04-14T19:32:00Z</dcterms:modified>
</cp:coreProperties>
</file>