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A450CC">
        <w:rPr>
          <w:rFonts w:ascii="Arial" w:hAnsi="Arial" w:cs="Arial"/>
          <w:b/>
          <w:sz w:val="24"/>
          <w:szCs w:val="24"/>
        </w:rPr>
        <w:t>GT001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A450CC" w:rsidP="001C2D97">
            <w:pPr>
              <w:jc w:val="center"/>
            </w:pPr>
            <w:r>
              <w:t>GT001</w:t>
            </w:r>
          </w:p>
        </w:tc>
        <w:tc>
          <w:tcPr>
            <w:tcW w:w="3150" w:type="dxa"/>
            <w:vAlign w:val="bottom"/>
          </w:tcPr>
          <w:p w:rsidR="001C2D97" w:rsidRDefault="005463E2">
            <w:pPr>
              <w:jc w:val="center"/>
              <w:rPr>
                <w:rFonts w:ascii="Calibri" w:hAnsi="Calibri" w:cs="Calibri"/>
                <w:color w:val="000000"/>
              </w:rPr>
            </w:pPr>
            <w:r w:rsidRPr="005463E2">
              <w:rPr>
                <w:rFonts w:ascii="Calibri" w:hAnsi="Calibri" w:cs="Calibri"/>
                <w:color w:val="000000"/>
              </w:rPr>
              <w:t>610757.26</w:t>
            </w:r>
            <w:r>
              <w:rPr>
                <w:rFonts w:ascii="Calibri" w:hAnsi="Calibri" w:cs="Calibri"/>
                <w:color w:val="000000"/>
              </w:rPr>
              <w:t>0</w:t>
            </w:r>
          </w:p>
        </w:tc>
        <w:tc>
          <w:tcPr>
            <w:tcW w:w="2700" w:type="dxa"/>
            <w:vAlign w:val="bottom"/>
          </w:tcPr>
          <w:p w:rsidR="001C2D97" w:rsidRDefault="005463E2">
            <w:pPr>
              <w:jc w:val="center"/>
              <w:rPr>
                <w:rFonts w:ascii="Calibri" w:hAnsi="Calibri" w:cs="Calibri"/>
                <w:color w:val="000000"/>
              </w:rPr>
            </w:pPr>
            <w:r w:rsidRPr="005463E2">
              <w:rPr>
                <w:rFonts w:ascii="Calibri" w:hAnsi="Calibri" w:cs="Calibri"/>
                <w:color w:val="000000"/>
              </w:rPr>
              <w:t>3404103.902</w:t>
            </w:r>
          </w:p>
        </w:tc>
        <w:tc>
          <w:tcPr>
            <w:tcW w:w="2988" w:type="dxa"/>
            <w:vAlign w:val="bottom"/>
          </w:tcPr>
          <w:p w:rsidR="001C2D97" w:rsidRDefault="005463E2">
            <w:pPr>
              <w:jc w:val="center"/>
              <w:rPr>
                <w:rFonts w:ascii="Calibri" w:hAnsi="Calibri" w:cs="Calibri"/>
                <w:color w:val="000000"/>
              </w:rPr>
            </w:pPr>
            <w:r w:rsidRPr="005463E2">
              <w:rPr>
                <w:rFonts w:ascii="Calibri" w:hAnsi="Calibri" w:cs="Calibri"/>
                <w:color w:val="000000"/>
              </w:rPr>
              <w:t>323.050</w:t>
            </w:r>
          </w:p>
        </w:tc>
      </w:tr>
    </w:tbl>
    <w:p w:rsidR="006A6F5B" w:rsidRDefault="00F00475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063917" cy="1724025"/>
            <wp:effectExtent l="0" t="0" r="3175" b="0"/>
            <wp:docPr id="3" name="Picture 3" descr="\\conas\projects\312014477_Georgetown_TX_2014\Acquisition\Ground_Survey\FieldData\Day_001\Pics\GT00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001\Pics\GT001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917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7A75">
        <w:rPr>
          <w:noProof/>
        </w:rPr>
        <w:t xml:space="preserve"> </w:t>
      </w:r>
      <w:r w:rsidR="00A83BEA">
        <w:rPr>
          <w:noProof/>
        </w:rPr>
        <w:t xml:space="preserve">   </w:t>
      </w:r>
      <w:r w:rsidR="001B1CCD">
        <w:rPr>
          <w:noProof/>
        </w:rPr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080845" cy="1733550"/>
            <wp:effectExtent l="0" t="0" r="5715" b="0"/>
            <wp:docPr id="4" name="Picture 4" descr="\\conas\projects\312014477_Georgetown_TX_2014\Acquisition\Ground_Survey\FieldData\Day_001\Pics\GT001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001\Pics\GT001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84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0475" w:rsidRDefault="00F00475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5" name="Picture 5" descr="\\conas\projects\312014477_Georgetown_TX_2014\Acquisition\Ground_Survey\FieldData\Day_001\Pics\GT001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conas\projects\312014477_Georgetown_TX_2014\Acquisition\Ground_Survey\FieldData\Day_001\Pics\GT001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A" w:rsidRDefault="00F00475" w:rsidP="00F00475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61B26687" wp14:editId="1414431B">
            <wp:extent cx="5781675" cy="7889577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7889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F00475">
            <w:rPr>
              <w:rStyle w:val="PageNumber"/>
              <w:rFonts w:ascii="Arial" w:hAnsi="Arial" w:cs="Arial"/>
              <w:noProof/>
              <w:sz w:val="16"/>
              <w:szCs w:val="16"/>
            </w:rPr>
            <w:t>2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5057A"/>
    <w:rsid w:val="00381ADB"/>
    <w:rsid w:val="003A2933"/>
    <w:rsid w:val="00461B3B"/>
    <w:rsid w:val="004C7510"/>
    <w:rsid w:val="004E070A"/>
    <w:rsid w:val="0050468D"/>
    <w:rsid w:val="00527AF6"/>
    <w:rsid w:val="00541310"/>
    <w:rsid w:val="005463E2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D105A"/>
    <w:rsid w:val="006F71C6"/>
    <w:rsid w:val="00721A69"/>
    <w:rsid w:val="00756C17"/>
    <w:rsid w:val="007C3007"/>
    <w:rsid w:val="007D6B91"/>
    <w:rsid w:val="007E0778"/>
    <w:rsid w:val="00827453"/>
    <w:rsid w:val="0085573B"/>
    <w:rsid w:val="00861A69"/>
    <w:rsid w:val="00862C9E"/>
    <w:rsid w:val="0087181D"/>
    <w:rsid w:val="00873C65"/>
    <w:rsid w:val="008852C5"/>
    <w:rsid w:val="009215FA"/>
    <w:rsid w:val="0093108D"/>
    <w:rsid w:val="009870F9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C17A75"/>
    <w:rsid w:val="00C420F2"/>
    <w:rsid w:val="00C63E0D"/>
    <w:rsid w:val="00C8585C"/>
    <w:rsid w:val="00CC775A"/>
    <w:rsid w:val="00D140D9"/>
    <w:rsid w:val="00D34D04"/>
    <w:rsid w:val="00D545B5"/>
    <w:rsid w:val="00D5631E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00475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110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2015-04-14T19:18:00Z</dcterms:modified>
</cp:coreProperties>
</file>